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1EF2" w:rsidRDefault="00B51EF2" w:rsidP="00B51E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ANDREWES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51EF2" w:rsidRDefault="00B51EF2" w:rsidP="00B51E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Bedford. </w:t>
      </w:r>
      <w:proofErr w:type="spellStart"/>
      <w:r>
        <w:rPr>
          <w:rFonts w:ascii="Times New Roman" w:hAnsi="Times New Roman" w:cs="Times New Roman"/>
        </w:rPr>
        <w:t>Sakler</w:t>
      </w:r>
      <w:proofErr w:type="spellEnd"/>
      <w:r>
        <w:rPr>
          <w:rFonts w:ascii="Times New Roman" w:hAnsi="Times New Roman" w:cs="Times New Roman"/>
        </w:rPr>
        <w:t xml:space="preserve"> (? saddler).</w:t>
      </w:r>
    </w:p>
    <w:p w:rsidR="00B51EF2" w:rsidRDefault="00B51EF2" w:rsidP="00B51EF2">
      <w:pPr>
        <w:rPr>
          <w:rFonts w:ascii="Times New Roman" w:hAnsi="Times New Roman" w:cs="Times New Roman"/>
        </w:rPr>
      </w:pPr>
    </w:p>
    <w:p w:rsidR="00B51EF2" w:rsidRDefault="00B51EF2" w:rsidP="00B51EF2">
      <w:pPr>
        <w:rPr>
          <w:rFonts w:ascii="Times New Roman" w:hAnsi="Times New Roman" w:cs="Times New Roman"/>
        </w:rPr>
      </w:pPr>
    </w:p>
    <w:p w:rsidR="00B51EF2" w:rsidRDefault="00B51EF2" w:rsidP="00B51E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Goodman(q.v.) brought a plaint of debt against him, John </w:t>
      </w:r>
      <w:proofErr w:type="spellStart"/>
      <w:r>
        <w:rPr>
          <w:rFonts w:ascii="Times New Roman" w:hAnsi="Times New Roman" w:cs="Times New Roman"/>
        </w:rPr>
        <w:t>Mastelle</w:t>
      </w:r>
      <w:proofErr w:type="spellEnd"/>
    </w:p>
    <w:p w:rsidR="00B51EF2" w:rsidRDefault="00B51EF2" w:rsidP="00B51E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Bourton(q.v.) and John Coke of Great Hampden(q.v.).</w:t>
      </w:r>
    </w:p>
    <w:p w:rsidR="00B51EF2" w:rsidRDefault="00B51EF2" w:rsidP="00B51E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A467E7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B51EF2" w:rsidRDefault="00B51EF2" w:rsidP="00B51EF2">
      <w:pPr>
        <w:rPr>
          <w:rFonts w:ascii="Times New Roman" w:hAnsi="Times New Roman" w:cs="Times New Roman"/>
        </w:rPr>
      </w:pPr>
    </w:p>
    <w:p w:rsidR="00B51EF2" w:rsidRDefault="00B51EF2" w:rsidP="00B51EF2">
      <w:pPr>
        <w:rPr>
          <w:rFonts w:ascii="Times New Roman" w:hAnsi="Times New Roman" w:cs="Times New Roman"/>
        </w:rPr>
      </w:pPr>
    </w:p>
    <w:p w:rsidR="00B51EF2" w:rsidRDefault="00B51EF2" w:rsidP="00B51E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November 2017</w:t>
      </w:r>
    </w:p>
    <w:p w:rsidR="006B2F86" w:rsidRPr="00E71FC3" w:rsidRDefault="00B51EF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1EF2" w:rsidRDefault="00B51EF2" w:rsidP="00E71FC3">
      <w:r>
        <w:separator/>
      </w:r>
    </w:p>
  </w:endnote>
  <w:endnote w:type="continuationSeparator" w:id="0">
    <w:p w:rsidR="00B51EF2" w:rsidRDefault="00B51EF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1EF2" w:rsidRDefault="00B51EF2" w:rsidP="00E71FC3">
      <w:r>
        <w:separator/>
      </w:r>
    </w:p>
  </w:footnote>
  <w:footnote w:type="continuationSeparator" w:id="0">
    <w:p w:rsidR="00B51EF2" w:rsidRDefault="00B51EF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EF2"/>
    <w:rsid w:val="001A7C09"/>
    <w:rsid w:val="00577BD5"/>
    <w:rsid w:val="00656CBA"/>
    <w:rsid w:val="006A1F77"/>
    <w:rsid w:val="00733BE7"/>
    <w:rsid w:val="00AB52E8"/>
    <w:rsid w:val="00B16D3F"/>
    <w:rsid w:val="00B51EF2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3CB89B-BEFD-4639-8932-97423B49E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51EF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51E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2017-12-04T21:36:00Z</dcterms:created>
  <dcterms:modified xsi:type="dcterms:W3CDTF">2017-12-04T21:36:00Z</dcterms:modified>
</cp:coreProperties>
</file>